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AEA" w:rsidRPr="00AD1B26" w:rsidRDefault="008A1AEA" w:rsidP="00AD1B26">
      <w:pPr>
        <w:adjustRightInd/>
        <w:snapToGrid/>
        <w:spacing w:after="0"/>
        <w:jc w:val="center"/>
        <w:outlineLvl w:val="0"/>
        <w:rPr>
          <w:rFonts w:ascii="Microsoft Yahei" w:hAnsi="Microsoft Yahei" w:cs="宋体"/>
          <w:b/>
          <w:bCs/>
          <w:color w:val="0058AB"/>
          <w:kern w:val="36"/>
          <w:sz w:val="36"/>
          <w:szCs w:val="36"/>
        </w:rPr>
      </w:pPr>
      <w:r w:rsidRPr="00AD1B26">
        <w:rPr>
          <w:rFonts w:ascii="Microsoft Yahei" w:hAnsi="Microsoft Yahei" w:cs="宋体" w:hint="eastAsia"/>
          <w:b/>
          <w:bCs/>
          <w:color w:val="0058AB"/>
          <w:kern w:val="36"/>
          <w:sz w:val="36"/>
          <w:szCs w:val="36"/>
        </w:rPr>
        <w:t>中华人民共和国母婴保健法（最新</w:t>
      </w:r>
      <w:r w:rsidRPr="00AD1B26">
        <w:rPr>
          <w:rFonts w:ascii="Microsoft Yahei" w:hAnsi="Microsoft Yahei" w:cs="宋体"/>
          <w:b/>
          <w:bCs/>
          <w:color w:val="0058AB"/>
          <w:kern w:val="36"/>
          <w:sz w:val="36"/>
          <w:szCs w:val="36"/>
        </w:rPr>
        <w:t>2017</w:t>
      </w:r>
      <w:r w:rsidRPr="00AD1B26">
        <w:rPr>
          <w:rFonts w:ascii="Microsoft Yahei" w:hAnsi="Microsoft Yahei" w:cs="宋体" w:hint="eastAsia"/>
          <w:b/>
          <w:bCs/>
          <w:color w:val="0058AB"/>
          <w:kern w:val="36"/>
          <w:sz w:val="36"/>
          <w:szCs w:val="36"/>
        </w:rPr>
        <w:t>版）</w:t>
      </w:r>
    </w:p>
    <w:p w:rsidR="008A1AEA" w:rsidRDefault="008A1AEA" w:rsidP="00B715D8">
      <w:pPr>
        <w:adjustRightInd/>
        <w:snapToGrid/>
        <w:spacing w:after="0"/>
        <w:jc w:val="center"/>
        <w:rPr>
          <w:rFonts w:ascii="宋体" w:cs="宋体"/>
          <w:b/>
          <w:bCs/>
          <w:color w:val="333333"/>
          <w:kern w:val="0"/>
          <w:sz w:val="24"/>
          <w:szCs w:val="24"/>
        </w:rPr>
      </w:pP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中华人民共和国主席令</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第八十一号</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《全国人民代表大会常务委员会关于修改</w:t>
      </w:r>
      <w:r w:rsidRPr="00B715D8">
        <w:rPr>
          <w:rFonts w:ascii="宋体" w:hAnsi="宋体" w:cs="宋体"/>
          <w:color w:val="333333"/>
          <w:kern w:val="0"/>
          <w:sz w:val="24"/>
          <w:szCs w:val="24"/>
        </w:rPr>
        <w:t>&lt;</w:t>
      </w:r>
      <w:r w:rsidRPr="00B715D8">
        <w:rPr>
          <w:rFonts w:ascii="宋体" w:hAnsi="宋体" w:cs="宋体" w:hint="eastAsia"/>
          <w:color w:val="333333"/>
          <w:kern w:val="0"/>
          <w:sz w:val="24"/>
          <w:szCs w:val="24"/>
        </w:rPr>
        <w:t>中华人民共和国会计法</w:t>
      </w:r>
      <w:r w:rsidRPr="00B715D8">
        <w:rPr>
          <w:rFonts w:ascii="宋体" w:hAnsi="宋体" w:cs="宋体"/>
          <w:color w:val="333333"/>
          <w:kern w:val="0"/>
          <w:sz w:val="24"/>
          <w:szCs w:val="24"/>
        </w:rPr>
        <w:t>&gt;</w:t>
      </w:r>
      <w:r w:rsidRPr="00B715D8">
        <w:rPr>
          <w:rFonts w:ascii="宋体" w:hAnsi="宋体" w:cs="宋体" w:hint="eastAsia"/>
          <w:color w:val="333333"/>
          <w:kern w:val="0"/>
          <w:sz w:val="24"/>
          <w:szCs w:val="24"/>
        </w:rPr>
        <w:t>等十一部法律的决定》已由中华人民共和国第十二届全国人民代表大会常务委员会第三十次会议于</w:t>
      </w:r>
      <w:smartTag w:uri="urn:schemas-microsoft-com:office:smarttags" w:element="chsdate">
        <w:smartTagPr>
          <w:attr w:name="IsROCDate" w:val="False"/>
          <w:attr w:name="IsLunarDate" w:val="False"/>
          <w:attr w:name="Day" w:val="4"/>
          <w:attr w:name="Month" w:val="11"/>
          <w:attr w:name="Year" w:val="2017"/>
        </w:smartTagPr>
        <w:r w:rsidRPr="00B715D8">
          <w:rPr>
            <w:rFonts w:ascii="宋体" w:hAnsi="宋体" w:cs="宋体"/>
            <w:color w:val="333333"/>
            <w:kern w:val="0"/>
            <w:sz w:val="24"/>
            <w:szCs w:val="24"/>
          </w:rPr>
          <w:t>2017</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11</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4</w:t>
        </w:r>
        <w:r w:rsidRPr="00B715D8">
          <w:rPr>
            <w:rFonts w:ascii="宋体" w:hAnsi="宋体" w:cs="宋体" w:hint="eastAsia"/>
            <w:color w:val="333333"/>
            <w:kern w:val="0"/>
            <w:sz w:val="24"/>
            <w:szCs w:val="24"/>
          </w:rPr>
          <w:t>日</w:t>
        </w:r>
      </w:smartTag>
      <w:r w:rsidRPr="00B715D8">
        <w:rPr>
          <w:rFonts w:ascii="宋体" w:hAnsi="宋体" w:cs="宋体" w:hint="eastAsia"/>
          <w:color w:val="333333"/>
          <w:kern w:val="0"/>
          <w:sz w:val="24"/>
          <w:szCs w:val="24"/>
        </w:rPr>
        <w:t>通过，现予公布，自</w:t>
      </w:r>
      <w:smartTag w:uri="urn:schemas-microsoft-com:office:smarttags" w:element="chsdate">
        <w:smartTagPr>
          <w:attr w:name="IsROCDate" w:val="False"/>
          <w:attr w:name="IsLunarDate" w:val="False"/>
          <w:attr w:name="Day" w:val="5"/>
          <w:attr w:name="Month" w:val="11"/>
          <w:attr w:name="Year" w:val="2017"/>
        </w:smartTagPr>
        <w:r w:rsidRPr="00B715D8">
          <w:rPr>
            <w:rFonts w:ascii="宋体" w:hAnsi="宋体" w:cs="宋体"/>
            <w:color w:val="333333"/>
            <w:kern w:val="0"/>
            <w:sz w:val="24"/>
            <w:szCs w:val="24"/>
          </w:rPr>
          <w:t>2017</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11</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5</w:t>
        </w:r>
        <w:r w:rsidRPr="00B715D8">
          <w:rPr>
            <w:rFonts w:ascii="宋体" w:hAnsi="宋体" w:cs="宋体" w:hint="eastAsia"/>
            <w:color w:val="333333"/>
            <w:kern w:val="0"/>
            <w:sz w:val="24"/>
            <w:szCs w:val="24"/>
          </w:rPr>
          <w:t>日</w:t>
        </w:r>
      </w:smartTag>
      <w:r w:rsidRPr="00B715D8">
        <w:rPr>
          <w:rFonts w:ascii="宋体" w:hAnsi="宋体" w:cs="宋体" w:hint="eastAsia"/>
          <w:color w:val="333333"/>
          <w:kern w:val="0"/>
          <w:sz w:val="24"/>
          <w:szCs w:val="24"/>
        </w:rPr>
        <w:t>起施行。</w:t>
      </w:r>
    </w:p>
    <w:p w:rsidR="008A1AEA" w:rsidRPr="00B715D8" w:rsidRDefault="008A1AEA" w:rsidP="00B715D8">
      <w:pPr>
        <w:adjustRightInd/>
        <w:snapToGrid/>
        <w:spacing w:after="0"/>
        <w:jc w:val="right"/>
        <w:rPr>
          <w:rFonts w:ascii="宋体" w:cs="宋体"/>
          <w:color w:val="333333"/>
          <w:kern w:val="0"/>
          <w:sz w:val="24"/>
          <w:szCs w:val="24"/>
        </w:rPr>
      </w:pPr>
      <w:r w:rsidRPr="00B715D8">
        <w:rPr>
          <w:rFonts w:ascii="宋体" w:hAnsi="宋体" w:cs="宋体" w:hint="eastAsia"/>
          <w:b/>
          <w:bCs/>
          <w:color w:val="333333"/>
          <w:kern w:val="0"/>
          <w:sz w:val="24"/>
          <w:szCs w:val="24"/>
        </w:rPr>
        <w:t>中华人民共和国主席</w:t>
      </w:r>
      <w:r w:rsidRPr="00B715D8">
        <w:rPr>
          <w:rFonts w:ascii="宋体" w:hAnsi="宋体" w:cs="宋体"/>
          <w:b/>
          <w:bCs/>
          <w:color w:val="333333"/>
          <w:kern w:val="0"/>
          <w:sz w:val="24"/>
          <w:szCs w:val="24"/>
        </w:rPr>
        <w:t xml:space="preserve"> </w:t>
      </w:r>
      <w:r w:rsidRPr="00B715D8">
        <w:rPr>
          <w:rFonts w:ascii="宋体" w:hAnsi="宋体" w:cs="宋体" w:hint="eastAsia"/>
          <w:b/>
          <w:bCs/>
          <w:color w:val="333333"/>
          <w:kern w:val="0"/>
          <w:sz w:val="24"/>
          <w:szCs w:val="24"/>
        </w:rPr>
        <w:t>习近平</w:t>
      </w:r>
    </w:p>
    <w:p w:rsidR="008A1AEA" w:rsidRPr="00B715D8" w:rsidRDefault="008A1AEA" w:rsidP="00B715D8">
      <w:pPr>
        <w:adjustRightInd/>
        <w:snapToGrid/>
        <w:spacing w:after="0"/>
        <w:jc w:val="right"/>
        <w:rPr>
          <w:rFonts w:ascii="宋体" w:cs="宋体"/>
          <w:color w:val="333333"/>
          <w:kern w:val="0"/>
          <w:sz w:val="24"/>
          <w:szCs w:val="24"/>
        </w:rPr>
      </w:pPr>
      <w:smartTag w:uri="urn:schemas-microsoft-com:office:smarttags" w:element="chsdate">
        <w:smartTagPr>
          <w:attr w:name="IsROCDate" w:val="False"/>
          <w:attr w:name="IsLunarDate" w:val="False"/>
          <w:attr w:name="Day" w:val="4"/>
          <w:attr w:name="Month" w:val="11"/>
          <w:attr w:name="Year" w:val="2017"/>
        </w:smartTagPr>
        <w:r w:rsidRPr="00B715D8">
          <w:rPr>
            <w:rFonts w:ascii="宋体" w:hAnsi="宋体" w:cs="宋体"/>
            <w:b/>
            <w:bCs/>
            <w:color w:val="333333"/>
            <w:kern w:val="0"/>
            <w:sz w:val="24"/>
            <w:szCs w:val="24"/>
          </w:rPr>
          <w:t>2017</w:t>
        </w:r>
        <w:r w:rsidRPr="00B715D8">
          <w:rPr>
            <w:rFonts w:ascii="宋体" w:hAnsi="宋体" w:cs="宋体" w:hint="eastAsia"/>
            <w:b/>
            <w:bCs/>
            <w:color w:val="333333"/>
            <w:kern w:val="0"/>
            <w:sz w:val="24"/>
            <w:szCs w:val="24"/>
          </w:rPr>
          <w:t>年</w:t>
        </w:r>
        <w:r w:rsidRPr="00B715D8">
          <w:rPr>
            <w:rFonts w:ascii="宋体" w:hAnsi="宋体" w:cs="宋体"/>
            <w:b/>
            <w:bCs/>
            <w:color w:val="333333"/>
            <w:kern w:val="0"/>
            <w:sz w:val="24"/>
            <w:szCs w:val="24"/>
          </w:rPr>
          <w:t>11</w:t>
        </w:r>
        <w:r w:rsidRPr="00B715D8">
          <w:rPr>
            <w:rFonts w:ascii="宋体" w:hAnsi="宋体" w:cs="宋体" w:hint="eastAsia"/>
            <w:b/>
            <w:bCs/>
            <w:color w:val="333333"/>
            <w:kern w:val="0"/>
            <w:sz w:val="24"/>
            <w:szCs w:val="24"/>
          </w:rPr>
          <w:t>月</w:t>
        </w:r>
        <w:r w:rsidRPr="00B715D8">
          <w:rPr>
            <w:rFonts w:ascii="宋体" w:hAnsi="宋体" w:cs="宋体"/>
            <w:b/>
            <w:bCs/>
            <w:color w:val="333333"/>
            <w:kern w:val="0"/>
            <w:sz w:val="24"/>
            <w:szCs w:val="24"/>
          </w:rPr>
          <w:t>4</w:t>
        </w:r>
        <w:r w:rsidRPr="00B715D8">
          <w:rPr>
            <w:rFonts w:ascii="宋体" w:hAnsi="宋体" w:cs="宋体" w:hint="eastAsia"/>
            <w:b/>
            <w:bCs/>
            <w:color w:val="333333"/>
            <w:kern w:val="0"/>
            <w:sz w:val="24"/>
            <w:szCs w:val="24"/>
          </w:rPr>
          <w:t>日</w:t>
        </w:r>
      </w:smartTag>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全国人民代表大会常务委员会关于</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修改《中华人民共和国会计法》等</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十一部法律的决定</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color w:val="333333"/>
          <w:kern w:val="0"/>
          <w:sz w:val="24"/>
          <w:szCs w:val="24"/>
        </w:rPr>
        <w:t>（</w:t>
      </w:r>
      <w:r w:rsidRPr="00B715D8">
        <w:rPr>
          <w:rFonts w:ascii="宋体" w:hAnsi="宋体" w:cs="宋体"/>
          <w:color w:val="333333"/>
          <w:kern w:val="0"/>
          <w:sz w:val="24"/>
          <w:szCs w:val="24"/>
        </w:rPr>
        <w:t>2017</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11</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4</w:t>
      </w:r>
      <w:r w:rsidRPr="00B715D8">
        <w:rPr>
          <w:rFonts w:ascii="宋体" w:hAnsi="宋体" w:cs="宋体" w:hint="eastAsia"/>
          <w:color w:val="333333"/>
          <w:kern w:val="0"/>
          <w:sz w:val="24"/>
          <w:szCs w:val="24"/>
        </w:rPr>
        <w:t>日第十二届全国人民代表大会常务委员会第三十次会议通过）</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color w:val="333333"/>
          <w:kern w:val="0"/>
          <w:sz w:val="24"/>
          <w:szCs w:val="24"/>
        </w:rPr>
        <w:t xml:space="preserve">   </w:t>
      </w:r>
      <w:r w:rsidRPr="00B715D8">
        <w:rPr>
          <w:rFonts w:ascii="宋体" w:hAnsi="宋体" w:cs="宋体" w:hint="eastAsia"/>
          <w:color w:val="333333"/>
          <w:kern w:val="0"/>
          <w:sz w:val="24"/>
          <w:szCs w:val="24"/>
        </w:rPr>
        <w:t>第十二届全国人民代表大会常务委员会第三十次会议决定：</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一、对《中华人民共和国会计法》作出修改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（一）将第三十二条第一款第四项修改为：“（四）从事会计工作的人员是否具备专业能力、遵守职业道德”。</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（二）将第三十八条修改为：“会计人员应当具备从事会计工作所需要的专业能力。</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“担任单位会计机构负责人（会计主管人员）的，应当具备会计师以上专业技术职务资格或者从事会计工作三年以上经历。</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“本法所称会计人员的范围由国务院财政部门规定。”</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（三）将第四十条第一款中的“不得取得或者重新取得会计从业资格证书”修改为“不得再从事会计工作”。</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删去第二款。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（四）将第四十二条第三款修改为：“会计人员有第一款所列行为之一，情节严重的，五年内不得从事会计工作。”</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（五）将第四十三条第二款、第四十四条第二款中的“对其中的会计人员，并由县级以上人民政府财政部门吊销会计从业资格证书”修改为“其中的会计人员，五年内不得从事会计工作”。</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二、对《中华人民共和国海洋环境保护法》作出修改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（一）将第三十条第一款修改为：“入海排污口位置的选择，应当根据海洋功能区划、海水动力条件和有关规定，经科学论证后，报设区的市级以上人民政府环境保护行政主管部门备案。”</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第二款修改为：“环境保护行政主管部门应当在完成备案后十五个工作日内将入海排污口设置情况通报海洋、海事、渔业行政主管部门和军队环境保护部门。”</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第七十七条增加一款，作为第二款：“海洋、海事、渔业行政主管部门和军队环境保护部门发现入海排污口设置违反本法第三十条第一款、第三款规定的，应当通报环境保护行政主管部门依照前款规定予以处罚。”</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三、对《中华人民共和国文物保护法》作出修改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（一）将第二十条第二款修改为：“实施原址保护的，建设单位应当事先确定保护措施，根据文物保护单位的级别报相应的文物行政部门批准；未经批准的，不得开工建设。”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（二）将第四十条第二款修改为：“国有文物收藏单位之间因举办展览、科学研究等需借用馆藏文物的，应当报主管的文物行政部门备案；借用馆藏一级文物的，应当同时报国务院文物行政部门备案。”</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（三）将第五十六条第一款修改为：“文物商店不得销售、拍卖企业不得拍卖本法第五十一条规定的文物。”</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四）将第五十七条第一款修改为：“省、自治区、直辖市人民政府文物行政部门应当建立文物购销、拍卖信息与信用管理系统。文物商店购买、销售文物，拍卖企业拍卖文物，应当按照国家有关规定作出记录，并于销售、拍卖文物后三十日内报省、自治区、直辖市人民政府文物行政部门备案。”</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五）第七十一条增加一款，作为第二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（六）将第七十三条第三项修改为：“（三）拍卖企业拍卖的文物，未经审核的”。</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四、对《中华人民共和国海关法》作出修改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将第三十三条第一款修改为：“企业从事加工贸易，应当按照海关总署的规定向海关备案。加工贸易制成品单位耗料量由海关按照有关规定核定。”</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第三款修改为：“加工贸易保税进口料件或者制成品内销的，海关对保税的进口料件依法征税；属于国家对进口有限制性规定的，还应当向海关提交进口许可证件。”</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五、对《中华人民共和国中外合作经营企业法》作出修改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（一）删去第十二条第二款中的“报审查批准机关批准”。</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（二）删去第二十五条中的“第十二条第二款”。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六、对《中华人民共和国母婴保健法》作出修改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（一）将第二十二条修改为：“不能住院分娩的孕妇应当由经过培训、具备相应接生能力的接生人员实行消毒接生。”</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（二）删去第三十三条第二款中的“以及从事家庭接生的人员”。</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七、对《中华人民共和国民用航空法》作出修改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删去第一百四十七条第二款中的“并依法办理工商登记；未取得经营许可证的，工商行政管理部门不得办理工商登记”。</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八、对《中华人民共和国公路法》作出修改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（一）将第六十条第二款修改为：“有偿转让公路收费权的公路，收费权转让后，由受让方收费经营。收费权的转让期限由出让、受让双方约定，最长不得超过国务院规定的年限。”</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将第六十一条第一款修改为：“本法第五十九条第一款第一项规定的公路中的国道收费权的转让，应当在转让协议签订之日起三十个工作日内报国务院交通主管部门备案；国道以外的其他公路收费权的转让，应当在转让协议签订之日起三十个工作日内报省、自治区、直辖市人民政府备案。”</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九、对《中华人民共和国港口法》作出修改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（一）将第十七条中的“经依法办理有关手续，并经港口行政管理部门批准后，方可建设”修改为“经依法办理有关手续后，方可建设”。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将第四十六条修改为：“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（三）删去第五十六条第一项中的“违法批准建设港口危险货物作业场所或者实施卫生除害处理的专用场所”。</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十、对《中华人民共和国职业病防治法》作出修改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将第三十五条第三款修改为：“职业健康检查应当由取得《医疗机构执业许可证》的医疗卫生机构承担。卫生行政部门应当加强对职业健康检查工作的规范管理，具体管理办法由国务院卫生行政部门制定。”</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（二）删去第四十六条第三款。</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第四款改为第三款，修改为：“职业病诊断证明书应当由参与诊断的取得职业病诊断资格的执业医师签署，并经承担职业病诊断的医疗卫生机构审核盖章。”</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（三）删去第七十九条、第八十条中的“职业健康检查”。</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十一、对《中华人民共和国境外非政府组织境内活动管理法》作出修改</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删去第二十四条中的“聘请具有中国会计从业资格的会计人员依法进行会计核算”。</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本决定自</w:t>
      </w:r>
      <w:smartTag w:uri="urn:schemas-microsoft-com:office:smarttags" w:element="chsdate">
        <w:smartTagPr>
          <w:attr w:name="IsROCDate" w:val="False"/>
          <w:attr w:name="IsLunarDate" w:val="False"/>
          <w:attr w:name="Day" w:val="5"/>
          <w:attr w:name="Month" w:val="11"/>
          <w:attr w:name="Year" w:val="2017"/>
        </w:smartTagPr>
        <w:r w:rsidRPr="00B715D8">
          <w:rPr>
            <w:rFonts w:ascii="宋体" w:hAnsi="宋体" w:cs="宋体"/>
            <w:color w:val="333333"/>
            <w:kern w:val="0"/>
            <w:sz w:val="24"/>
            <w:szCs w:val="24"/>
          </w:rPr>
          <w:t>2017</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11</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5</w:t>
        </w:r>
        <w:r w:rsidRPr="00B715D8">
          <w:rPr>
            <w:rFonts w:ascii="宋体" w:hAnsi="宋体" w:cs="宋体" w:hint="eastAsia"/>
            <w:color w:val="333333"/>
            <w:kern w:val="0"/>
            <w:sz w:val="24"/>
            <w:szCs w:val="24"/>
          </w:rPr>
          <w:t>日</w:t>
        </w:r>
      </w:smartTag>
      <w:r w:rsidRPr="00B715D8">
        <w:rPr>
          <w:rFonts w:ascii="宋体" w:hAnsi="宋体" w:cs="宋体" w:hint="eastAsia"/>
          <w:color w:val="333333"/>
          <w:kern w:val="0"/>
          <w:sz w:val="24"/>
          <w:szCs w:val="24"/>
        </w:rPr>
        <w:t>起施行。</w:t>
      </w:r>
    </w:p>
    <w:p w:rsidR="008A1AEA" w:rsidRPr="00B715D8" w:rsidRDefault="008A1AEA" w:rsidP="00B715D8">
      <w:pPr>
        <w:adjustRightInd/>
        <w:snapToGrid/>
        <w:spacing w:after="0"/>
        <w:jc w:val="both"/>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中华人民共和国会计法》《中华人民共和国海洋环境保护法》《中华人民共和国文物保护法》《中华人民共和国海关法》《中华人民共和国中外合作经营企业法》《中华人民共和国母婴保健法》《中华人民共和国民用航空法》《中华人民共和国公路法》《中华人民共和国港口法》《中华人民共和国职业病防治法》《中华人民共和国境外非政府组织境内活动管理法》根据本决定作相应修改，重新公布。</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b/>
          <w:bCs/>
          <w:color w:val="333333"/>
          <w:kern w:val="0"/>
          <w:sz w:val="24"/>
          <w:szCs w:val="24"/>
        </w:rPr>
        <w:t>中华人民共和国母婴保健法</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hAnsi="宋体" w:cs="宋体" w:hint="eastAsia"/>
          <w:color w:val="333333"/>
          <w:kern w:val="0"/>
          <w:sz w:val="24"/>
          <w:szCs w:val="24"/>
        </w:rPr>
        <w:t>（</w:t>
      </w:r>
      <w:r w:rsidRPr="00B715D8">
        <w:rPr>
          <w:rFonts w:ascii="宋体" w:hAnsi="宋体" w:cs="宋体"/>
          <w:color w:val="333333"/>
          <w:kern w:val="0"/>
          <w:sz w:val="24"/>
          <w:szCs w:val="24"/>
        </w:rPr>
        <w:t>1994</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10</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27</w:t>
      </w:r>
      <w:r w:rsidRPr="00B715D8">
        <w:rPr>
          <w:rFonts w:ascii="宋体" w:hAnsi="宋体" w:cs="宋体" w:hint="eastAsia"/>
          <w:color w:val="333333"/>
          <w:kern w:val="0"/>
          <w:sz w:val="24"/>
          <w:szCs w:val="24"/>
        </w:rPr>
        <w:t>日第八届全国人民代表大会常务委员会第十次会议通过　根据</w:t>
      </w:r>
      <w:r w:rsidRPr="00B715D8">
        <w:rPr>
          <w:rFonts w:ascii="宋体" w:hAnsi="宋体" w:cs="宋体"/>
          <w:color w:val="333333"/>
          <w:kern w:val="0"/>
          <w:sz w:val="24"/>
          <w:szCs w:val="24"/>
        </w:rPr>
        <w:t>2009</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8</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27</w:t>
      </w:r>
      <w:r w:rsidRPr="00B715D8">
        <w:rPr>
          <w:rFonts w:ascii="宋体" w:hAnsi="宋体" w:cs="宋体" w:hint="eastAsia"/>
          <w:color w:val="333333"/>
          <w:kern w:val="0"/>
          <w:sz w:val="24"/>
          <w:szCs w:val="24"/>
        </w:rPr>
        <w:t>日第十一届全国人民代表大会常务委员会第十次会议《关于修改部分法律的决定》第一次修正　根据</w:t>
      </w:r>
      <w:r w:rsidRPr="00B715D8">
        <w:rPr>
          <w:rFonts w:ascii="宋体" w:hAnsi="宋体" w:cs="宋体"/>
          <w:color w:val="333333"/>
          <w:kern w:val="0"/>
          <w:sz w:val="24"/>
          <w:szCs w:val="24"/>
        </w:rPr>
        <w:t>2017</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11</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4</w:t>
      </w:r>
      <w:r w:rsidRPr="00B715D8">
        <w:rPr>
          <w:rFonts w:ascii="宋体" w:hAnsi="宋体" w:cs="宋体" w:hint="eastAsia"/>
          <w:color w:val="333333"/>
          <w:kern w:val="0"/>
          <w:sz w:val="24"/>
          <w:szCs w:val="24"/>
        </w:rPr>
        <w:t>日第十二届全国人民代表大会常务委员会第三十次会议《关于修改〈中华人民共和国会计法〉等十一部法律的决定》第二次修正）</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黑体" w:eastAsia="黑体" w:hAnsi="宋体" w:cs="宋体" w:hint="eastAsia"/>
          <w:color w:val="333333"/>
          <w:kern w:val="0"/>
          <w:sz w:val="24"/>
          <w:szCs w:val="24"/>
        </w:rPr>
        <w:t>目　　录</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第一章　总　　则</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第二章　婚前保健</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第三章　孕产期保健</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第四章　技术鉴定</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第五章　行政管理</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第六章　法律责任</w:t>
      </w:r>
    </w:p>
    <w:p w:rsidR="008A1AEA" w:rsidRPr="00B715D8" w:rsidRDefault="008A1AEA" w:rsidP="00B715D8">
      <w:pPr>
        <w:adjustRightInd/>
        <w:snapToGrid/>
        <w:spacing w:after="0"/>
        <w:rPr>
          <w:rFonts w:ascii="宋体" w:cs="宋体"/>
          <w:color w:val="333333"/>
          <w:kern w:val="0"/>
          <w:sz w:val="24"/>
          <w:szCs w:val="24"/>
        </w:rPr>
      </w:pPr>
      <w:r w:rsidRPr="00B715D8">
        <w:rPr>
          <w:rFonts w:ascii="楷体_GB2312" w:eastAsia="楷体_GB2312" w:hAnsi="宋体" w:cs="宋体" w:hint="eastAsia"/>
          <w:color w:val="333333"/>
          <w:kern w:val="0"/>
          <w:sz w:val="24"/>
          <w:szCs w:val="24"/>
        </w:rPr>
        <w:t xml:space="preserve">　　第七章　附　　则</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第一章　总　　则</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第一条　</w:t>
      </w:r>
      <w:r w:rsidRPr="00B715D8">
        <w:rPr>
          <w:rFonts w:ascii="宋体" w:hAnsi="宋体" w:cs="宋体" w:hint="eastAsia"/>
          <w:color w:val="333333"/>
          <w:kern w:val="0"/>
          <w:sz w:val="24"/>
          <w:szCs w:val="24"/>
        </w:rPr>
        <w:t>为了保障母亲和婴儿健康，提高出生人口素质，根据宪法，制定本法。</w:t>
      </w:r>
    </w:p>
    <w:p w:rsidR="008A1AEA" w:rsidRPr="00B715D8" w:rsidRDefault="008A1AEA" w:rsidP="00B715D8">
      <w:pPr>
        <w:adjustRightInd/>
        <w:snapToGrid/>
        <w:spacing w:after="0"/>
        <w:rPr>
          <w:rFonts w:ascii="宋体" w:cs="宋体"/>
          <w:color w:val="333333"/>
          <w:kern w:val="0"/>
          <w:sz w:val="24"/>
          <w:szCs w:val="24"/>
        </w:rPr>
      </w:pPr>
      <w:r w:rsidRPr="00B715D8">
        <w:rPr>
          <w:rFonts w:ascii="宋体" w:hAnsi="宋体" w:cs="宋体" w:hint="eastAsia"/>
          <w:color w:val="333333"/>
          <w:kern w:val="0"/>
          <w:sz w:val="24"/>
          <w:szCs w:val="24"/>
        </w:rPr>
        <w:t xml:space="preserve">　　</w:t>
      </w:r>
      <w:r w:rsidRPr="00B715D8">
        <w:rPr>
          <w:rFonts w:ascii="黑体" w:eastAsia="黑体" w:hAnsi="宋体" w:cs="宋体" w:hint="eastAsia"/>
          <w:kern w:val="0"/>
          <w:sz w:val="24"/>
          <w:szCs w:val="24"/>
        </w:rPr>
        <w:t xml:space="preserve">第二条　</w:t>
      </w:r>
      <w:r w:rsidRPr="00B715D8">
        <w:rPr>
          <w:rFonts w:ascii="宋体" w:hAnsi="宋体" w:cs="宋体" w:hint="eastAsia"/>
          <w:color w:val="333333"/>
          <w:kern w:val="0"/>
          <w:sz w:val="24"/>
          <w:szCs w:val="24"/>
        </w:rPr>
        <w:t>国家发展母婴保健事业，提供必要条件和物质帮助，使母亲和婴儿获得医疗保健服务。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国家对边远贫困地区的母婴保健事业给予扶持。</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第三条　</w:t>
      </w:r>
      <w:r w:rsidRPr="00B715D8">
        <w:rPr>
          <w:rFonts w:ascii="宋体" w:hAnsi="宋体" w:cs="宋体" w:hint="eastAsia"/>
          <w:color w:val="333333"/>
          <w:kern w:val="0"/>
          <w:sz w:val="24"/>
          <w:szCs w:val="24"/>
        </w:rPr>
        <w:t>各级人民政府领导母婴保健工作。</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母婴保健事业应当纳入国民经济和社会发展计划。</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第四条　</w:t>
      </w:r>
      <w:r w:rsidRPr="00B715D8">
        <w:rPr>
          <w:rFonts w:ascii="宋体" w:hAnsi="宋体" w:cs="宋体" w:hint="eastAsia"/>
          <w:color w:val="333333"/>
          <w:kern w:val="0"/>
          <w:sz w:val="24"/>
          <w:szCs w:val="24"/>
        </w:rPr>
        <w:t>国务院卫生行政部门主管全国母婴保健工作，根据不同地区情况提出分级分类指导原则，并对全国母婴保健工作实施监督管理。</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国务院其他有关部门在各自职责范围内，配合卫生行政部门做好母婴保健工作。</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第五条　</w:t>
      </w:r>
      <w:r w:rsidRPr="00B715D8">
        <w:rPr>
          <w:rFonts w:ascii="宋体" w:hAnsi="宋体" w:cs="宋体" w:hint="eastAsia"/>
          <w:color w:val="333333"/>
          <w:kern w:val="0"/>
          <w:sz w:val="24"/>
          <w:szCs w:val="24"/>
        </w:rPr>
        <w:t>国家鼓励、支持母婴保健领域的教育和科学研究，推广先进、实用的母婴保健技术，普及母婴保健科学知识。</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第六条　</w:t>
      </w:r>
      <w:r w:rsidRPr="00B715D8">
        <w:rPr>
          <w:rFonts w:ascii="宋体" w:hAnsi="宋体" w:cs="宋体" w:hint="eastAsia"/>
          <w:color w:val="333333"/>
          <w:kern w:val="0"/>
          <w:sz w:val="24"/>
          <w:szCs w:val="24"/>
        </w:rPr>
        <w:t>对在母婴保健工作中做出显著成绩和在母婴保健科学研究中取得显著成果的组织和个人，应当给予奖励。</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第二章　婚前保健</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第七条　</w:t>
      </w:r>
      <w:r w:rsidRPr="00B715D8">
        <w:rPr>
          <w:rFonts w:ascii="宋体" w:hAnsi="宋体" w:cs="宋体" w:hint="eastAsia"/>
          <w:color w:val="333333"/>
          <w:kern w:val="0"/>
          <w:sz w:val="24"/>
          <w:szCs w:val="24"/>
        </w:rPr>
        <w:t>医疗保健机构应当为公民提供婚前保健服务。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婚前保健服务包括下列内容</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（一）婚前卫生指导</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关于性卫生知识、生育知识和遗传病知识的教育；</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（二）婚前卫生咨询</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对有关婚配、生育保健等问题提供医学意见；</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（三）婚前医学检查</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对准备结婚的男女双方可能患影响结婚和生育的疾病进行医学检查。</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第八条　</w:t>
      </w:r>
      <w:r w:rsidRPr="00B715D8">
        <w:rPr>
          <w:rFonts w:ascii="宋体" w:hAnsi="宋体" w:cs="宋体" w:hint="eastAsia"/>
          <w:color w:val="333333"/>
          <w:kern w:val="0"/>
          <w:sz w:val="24"/>
          <w:szCs w:val="24"/>
        </w:rPr>
        <w:t>婚前医学检查包括对下列疾病的检查</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（一）严重遗传性疾病；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（二）指定传染病；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（三）有关精神病。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经婚前医学检查，医疗保健机构应当出具婚前医学检查证明。</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第九条　</w:t>
      </w:r>
      <w:r w:rsidRPr="00B715D8">
        <w:rPr>
          <w:rFonts w:ascii="宋体" w:hAnsi="宋体" w:cs="宋体" w:hint="eastAsia"/>
          <w:color w:val="333333"/>
          <w:kern w:val="0"/>
          <w:sz w:val="24"/>
          <w:szCs w:val="24"/>
        </w:rPr>
        <w:t>经婚前医学检查，对患指定传染病在传染期内或者有关精神病在发病期内的，医师应当提出医学意见；准备结婚的男女双方应当暂缓结婚。</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第十条　</w:t>
      </w:r>
      <w:r w:rsidRPr="00B715D8">
        <w:rPr>
          <w:rFonts w:ascii="宋体" w:hAnsi="宋体" w:cs="宋体" w:hint="eastAsia"/>
          <w:color w:val="333333"/>
          <w:kern w:val="0"/>
          <w:sz w:val="24"/>
          <w:szCs w:val="24"/>
        </w:rPr>
        <w:t>经婚前医学检查，对诊断患医学上认为不宜生育的严重遗传性疾病的，医师应当向男女双方说明情况，提出医学意见；经男女双方同意，采取长效避孕措施或者施行结扎手术后不生育的，可以结婚。但《中华人民共和国婚姻法》规定禁止结婚的除外。</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第十一条　</w:t>
      </w:r>
      <w:r w:rsidRPr="00B715D8">
        <w:rPr>
          <w:rFonts w:ascii="宋体" w:hAnsi="宋体" w:cs="宋体" w:hint="eastAsia"/>
          <w:color w:val="333333"/>
          <w:kern w:val="0"/>
          <w:sz w:val="24"/>
          <w:szCs w:val="24"/>
        </w:rPr>
        <w:t>接受婚前医学检查的人员对检查结果持有异议的，可以申请医学技术鉴定，取得医学鉴定证明。</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第十二条　</w:t>
      </w:r>
      <w:r w:rsidRPr="00B715D8">
        <w:rPr>
          <w:rFonts w:ascii="宋体" w:hAnsi="宋体" w:cs="宋体" w:hint="eastAsia"/>
          <w:color w:val="333333"/>
          <w:kern w:val="0"/>
          <w:sz w:val="24"/>
          <w:szCs w:val="24"/>
        </w:rPr>
        <w:t>男女双方在结婚登记时，应当持有婚前医学检查证明或者医学鉴定证明。</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第十三条　</w:t>
      </w:r>
      <w:r w:rsidRPr="00B715D8">
        <w:rPr>
          <w:rFonts w:ascii="宋体" w:hAnsi="宋体" w:cs="宋体" w:hint="eastAsia"/>
          <w:color w:val="333333"/>
          <w:kern w:val="0"/>
          <w:sz w:val="24"/>
          <w:szCs w:val="24"/>
        </w:rPr>
        <w:t>省、自治区、直辖市人民政府根据本地区的实际情况，制定婚前医学检查制度实施办法。</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省、自治区、直辖市人民政府对婚前医学检查应当规定合理的收费标准，对边远贫困地区或者交费确有困难的人员应当给予减免。</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第三章　孕产期保健</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第十四条　</w:t>
      </w:r>
      <w:r w:rsidRPr="00B715D8">
        <w:rPr>
          <w:rFonts w:ascii="宋体" w:hAnsi="宋体" w:cs="宋体" w:hint="eastAsia"/>
          <w:color w:val="333333"/>
          <w:kern w:val="0"/>
          <w:sz w:val="24"/>
          <w:szCs w:val="24"/>
        </w:rPr>
        <w:t>医疗保健机构应当为育龄妇女和孕产妇提供孕产期保健服务。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孕产期保健服务包括下列内容</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（一）母婴保健指导</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对孕育健康后代以及严重遗传性疾病和碘缺乏病等地方病的发病原因、治疗和预防方法提供医学意见；</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（二）孕妇、产妇保健</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为孕妇、产妇提供卫生、营养、心理等方面的咨询和指导以及产前定期检查等医疗保健服务；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（三）胎儿保健</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为胎儿生长发育进行监护，提供咨询和医学指导；</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（四）新生儿保健</w:t>
      </w:r>
      <w:r w:rsidRPr="00B715D8">
        <w:rPr>
          <w:rFonts w:ascii="宋体" w:hAnsi="宋体" w:cs="宋体"/>
          <w:color w:val="333333"/>
          <w:kern w:val="0"/>
          <w:sz w:val="24"/>
          <w:szCs w:val="24"/>
        </w:rPr>
        <w:t>:</w:t>
      </w:r>
      <w:r w:rsidRPr="00B715D8">
        <w:rPr>
          <w:rFonts w:ascii="宋体" w:hAnsi="宋体" w:cs="宋体" w:hint="eastAsia"/>
          <w:color w:val="333333"/>
          <w:kern w:val="0"/>
          <w:sz w:val="24"/>
          <w:szCs w:val="24"/>
        </w:rPr>
        <w:t>为新生儿生长发育、哺乳和护理提供医疗保健服务。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第十五条　</w:t>
      </w:r>
      <w:r w:rsidRPr="00B715D8">
        <w:rPr>
          <w:rFonts w:ascii="宋体" w:hAnsi="宋体" w:cs="宋体" w:hint="eastAsia"/>
          <w:color w:val="333333"/>
          <w:kern w:val="0"/>
          <w:sz w:val="24"/>
          <w:szCs w:val="24"/>
        </w:rPr>
        <w:t>对患严重疾病或者接触致畸物质，妊娠可能危及孕妇生命安全或者可能严重影响孕妇健康和胎儿正常发育的，医疗保健机构应当予以医学指导。</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第十六条　</w:t>
      </w:r>
      <w:r w:rsidRPr="00B715D8">
        <w:rPr>
          <w:rFonts w:ascii="宋体" w:hAnsi="宋体" w:cs="宋体" w:hint="eastAsia"/>
          <w:color w:val="333333"/>
          <w:kern w:val="0"/>
          <w:sz w:val="24"/>
          <w:szCs w:val="24"/>
        </w:rPr>
        <w:t>医师发现或者怀疑患严重遗传性疾病的育龄夫妻，应当提出医学意见。育龄夫妻应当根据医师的医学意见采取相应的措施。</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第十七条　</w:t>
      </w:r>
      <w:r w:rsidRPr="00B715D8">
        <w:rPr>
          <w:rFonts w:ascii="宋体" w:hAnsi="宋体" w:cs="宋体" w:hint="eastAsia"/>
          <w:color w:val="333333"/>
          <w:kern w:val="0"/>
          <w:sz w:val="24"/>
          <w:szCs w:val="24"/>
        </w:rPr>
        <w:t>经产前检查，医师发现或者怀疑胎儿异常的，应当对孕妇进行产前诊断。</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第十八条　</w:t>
      </w:r>
      <w:r w:rsidRPr="00B715D8">
        <w:rPr>
          <w:rFonts w:ascii="宋体" w:hAnsi="宋体" w:cs="宋体" w:hint="eastAsia"/>
          <w:color w:val="333333"/>
          <w:kern w:val="0"/>
          <w:sz w:val="24"/>
          <w:szCs w:val="24"/>
        </w:rPr>
        <w:t>经产前诊断，有下列情形之一的，医师应当向夫妻双方说明情况，并提出终止妊娠的医学意见</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（一）胎儿患严重遗传性疾病的；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（二）胎儿有严重缺陷的；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（三）因患严重疾病，继续妊娠可能危及孕妇生命安全或者严重危害孕妇健康的。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第十九条　</w:t>
      </w:r>
      <w:r w:rsidRPr="00B715D8">
        <w:rPr>
          <w:rFonts w:ascii="宋体" w:hAnsi="宋体" w:cs="宋体" w:hint="eastAsia"/>
          <w:color w:val="333333"/>
          <w:kern w:val="0"/>
          <w:sz w:val="24"/>
          <w:szCs w:val="24"/>
        </w:rPr>
        <w:t>依照本法规定施行终止妊娠或者结扎手术，应当经本人同意，并签署意见。本人无行为能力的，应当经其监护人同意，并签署意见。</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依照本法规定施行终止妊娠或者结扎手术的，接受免费服务。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第二十条　</w:t>
      </w:r>
      <w:r w:rsidRPr="00B715D8">
        <w:rPr>
          <w:rFonts w:ascii="宋体" w:hAnsi="宋体" w:cs="宋体" w:hint="eastAsia"/>
          <w:color w:val="333333"/>
          <w:kern w:val="0"/>
          <w:sz w:val="24"/>
          <w:szCs w:val="24"/>
        </w:rPr>
        <w:t>生育过严重缺陷患儿的妇女再次妊娠前，夫妻双方应当到县级以上医疗保健机构接受医学检查。</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第二十一条　</w:t>
      </w:r>
      <w:r w:rsidRPr="00B715D8">
        <w:rPr>
          <w:rFonts w:ascii="宋体" w:hAnsi="宋体" w:cs="宋体" w:hint="eastAsia"/>
          <w:color w:val="333333"/>
          <w:kern w:val="0"/>
          <w:sz w:val="24"/>
          <w:szCs w:val="24"/>
        </w:rPr>
        <w:t>医师和助产人员应当严格遵守有关操作规程，提高助产技术和服务质量，预防和减少产伤。</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第二十二条　</w:t>
      </w:r>
      <w:r w:rsidRPr="00B715D8">
        <w:rPr>
          <w:rFonts w:ascii="宋体" w:hAnsi="宋体" w:cs="宋体" w:hint="eastAsia"/>
          <w:color w:val="333333"/>
          <w:kern w:val="0"/>
          <w:sz w:val="24"/>
          <w:szCs w:val="24"/>
        </w:rPr>
        <w:t>不能住院分娩的孕妇应当由经过培训、具备相应接生能力的接生人员实行消毒接生。</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第二十三条　</w:t>
      </w:r>
      <w:r w:rsidRPr="00B715D8">
        <w:rPr>
          <w:rFonts w:ascii="宋体" w:hAnsi="宋体" w:cs="宋体" w:hint="eastAsia"/>
          <w:color w:val="333333"/>
          <w:kern w:val="0"/>
          <w:sz w:val="24"/>
          <w:szCs w:val="24"/>
        </w:rPr>
        <w:t>医疗保健机构和从事家庭接生的人员按照国务院卫生行政部门的规定，出具统一制发的新生儿出生医学证明；有产妇和婴儿死亡以及新生儿出生缺陷情况的，应当向卫生行政部门报告。</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第二十四条　</w:t>
      </w:r>
      <w:r w:rsidRPr="00B715D8">
        <w:rPr>
          <w:rFonts w:ascii="宋体" w:hAnsi="宋体" w:cs="宋体" w:hint="eastAsia"/>
          <w:color w:val="333333"/>
          <w:kern w:val="0"/>
          <w:sz w:val="24"/>
          <w:szCs w:val="24"/>
        </w:rPr>
        <w:t>医疗保健机构为产妇提供科学育儿、合理营养和母乳喂养的指导。</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医疗保健机构对婴儿进行体格检查和预防接种，逐步开展新生儿疾病筛查、婴儿多发病和常见病防治等医疗保健服务。</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第四章　技术鉴定</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第二十五条　</w:t>
      </w:r>
      <w:r w:rsidRPr="00B715D8">
        <w:rPr>
          <w:rFonts w:ascii="宋体" w:hAnsi="宋体" w:cs="宋体" w:hint="eastAsia"/>
          <w:color w:val="333333"/>
          <w:kern w:val="0"/>
          <w:sz w:val="24"/>
          <w:szCs w:val="24"/>
        </w:rPr>
        <w:t>县级以上地方人民政府可以设立医学技术鉴定组织，负责对婚前医学检查、遗传病诊断和产前诊断结果有异议的进行医学技术鉴定。</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第二十六条　</w:t>
      </w:r>
      <w:r w:rsidRPr="00B715D8">
        <w:rPr>
          <w:rFonts w:ascii="宋体" w:hAnsi="宋体" w:cs="宋体" w:hint="eastAsia"/>
          <w:color w:val="333333"/>
          <w:kern w:val="0"/>
          <w:sz w:val="24"/>
          <w:szCs w:val="24"/>
        </w:rPr>
        <w:t>从事医学技术鉴定的人员，必须具有临床经验和医学遗传学知识，并具有主治医师以上的专业技术职务。</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医学技术鉴定组织的组成人员，由卫生行政部门提名，同级人民政府聘任。</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第二十七条　</w:t>
      </w:r>
      <w:r w:rsidRPr="00B715D8">
        <w:rPr>
          <w:rFonts w:ascii="宋体" w:hAnsi="宋体" w:cs="宋体" w:hint="eastAsia"/>
          <w:color w:val="333333"/>
          <w:kern w:val="0"/>
          <w:sz w:val="24"/>
          <w:szCs w:val="24"/>
        </w:rPr>
        <w:t>医学技术鉴定实行回避制度。凡与当事人有利害关系，可能影响公正鉴定的人员，应当回避。</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黑体" w:eastAsia="黑体" w:hAnsi="宋体" w:cs="宋体"/>
          <w:color w:val="333333"/>
          <w:kern w:val="0"/>
          <w:sz w:val="24"/>
          <w:szCs w:val="24"/>
        </w:rPr>
        <w:t>    </w:t>
      </w:r>
      <w:r w:rsidRPr="00B715D8">
        <w:rPr>
          <w:rFonts w:ascii="黑体" w:eastAsia="黑体" w:hAnsi="宋体" w:cs="宋体" w:hint="eastAsia"/>
          <w:color w:val="333333"/>
          <w:kern w:val="0"/>
          <w:sz w:val="24"/>
          <w:szCs w:val="24"/>
        </w:rPr>
        <w:t>第五章　行政管理</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第二十八条　</w:t>
      </w:r>
      <w:r w:rsidRPr="00B715D8">
        <w:rPr>
          <w:rFonts w:ascii="宋体" w:hAnsi="宋体" w:cs="宋体" w:hint="eastAsia"/>
          <w:color w:val="333333"/>
          <w:kern w:val="0"/>
          <w:sz w:val="24"/>
          <w:szCs w:val="24"/>
        </w:rPr>
        <w:t>各级人民政府应当采取措施，加强母婴保健工作，提高医疗保健服务水平，积极防治由环境因素所致严重危害母亲和婴儿健康的地方性高发性疾病，促进母婴保健事业的发展。</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第二十九条　</w:t>
      </w:r>
      <w:r w:rsidRPr="00B715D8">
        <w:rPr>
          <w:rFonts w:ascii="宋体" w:hAnsi="宋体" w:cs="宋体" w:hint="eastAsia"/>
          <w:color w:val="333333"/>
          <w:kern w:val="0"/>
          <w:sz w:val="24"/>
          <w:szCs w:val="24"/>
        </w:rPr>
        <w:t>县级以上地方人民政府卫生行政部门管理本行政区域内的母婴保健工作。</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第三十条</w:t>
      </w:r>
      <w:r w:rsidRPr="00B715D8">
        <w:rPr>
          <w:rFonts w:ascii="宋体" w:hAnsi="宋体" w:cs="宋体" w:hint="eastAsia"/>
          <w:color w:val="333333"/>
          <w:kern w:val="0"/>
          <w:sz w:val="24"/>
          <w:szCs w:val="24"/>
        </w:rPr>
        <w:t>省、自治区、直辖市人民政府卫生行政部门指定的医疗保健机构负责本行政区域内的母婴保健监测和技术指导。</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第三十一条　</w:t>
      </w:r>
      <w:r w:rsidRPr="00B715D8">
        <w:rPr>
          <w:rFonts w:ascii="宋体" w:hAnsi="宋体" w:cs="宋体" w:hint="eastAsia"/>
          <w:color w:val="333333"/>
          <w:kern w:val="0"/>
          <w:sz w:val="24"/>
          <w:szCs w:val="24"/>
        </w:rPr>
        <w:t>医疗保健机构按照国务院卫生行政部门的规定，负责其职责范围内的母婴保健工作，建立医疗保健工作规范，提高医学技术水平，采取各种措施方便人民群众，做好母婴保健服务工作。</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第三十二条　</w:t>
      </w:r>
      <w:r w:rsidRPr="00B715D8">
        <w:rPr>
          <w:rFonts w:ascii="宋体" w:hAnsi="宋体" w:cs="宋体" w:hint="eastAsia"/>
          <w:color w:val="333333"/>
          <w:kern w:val="0"/>
          <w:sz w:val="24"/>
          <w:szCs w:val="24"/>
        </w:rPr>
        <w:t>医疗保健机构依照本法规定开展婚前医学检查、遗传病诊断、产前诊断以及施行结扎手术和终止妊娠手术的，必须符合国务院卫生行政部门规定的条件和技术标准，并经县级以上地方人民政府卫生行政部门许可。</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严禁采用技术手段对胎儿进行性别鉴定，但医学上确有需要的除外。</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第三十三条　</w:t>
      </w:r>
      <w:r w:rsidRPr="00B715D8">
        <w:rPr>
          <w:rFonts w:ascii="宋体" w:hAnsi="宋体" w:cs="宋体" w:hint="eastAsia"/>
          <w:color w:val="333333"/>
          <w:kern w:val="0"/>
          <w:sz w:val="24"/>
          <w:szCs w:val="24"/>
        </w:rPr>
        <w:t>从事本法规定的遗传病诊断、产前诊断的人员，必须经过省、自治区、直辖市人民政府卫生行政部门的考核，并取得相应的合格证书。</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从事本法规定的婚前医学检查、施行结扎手术和终止妊娠手术的人员，必须经过县级以上地方人民政府卫生行政部门的考核，并取得相应的合格证书。</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第三十四条　</w:t>
      </w:r>
      <w:r w:rsidRPr="00B715D8">
        <w:rPr>
          <w:rFonts w:ascii="宋体" w:hAnsi="宋体" w:cs="宋体" w:hint="eastAsia"/>
          <w:color w:val="333333"/>
          <w:kern w:val="0"/>
          <w:sz w:val="24"/>
          <w:szCs w:val="24"/>
        </w:rPr>
        <w:t>从事母婴保健工作的人员应当严格遵守职业道德，为当事人保守秘密。</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第六章　法律责任</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第三十五条　</w:t>
      </w:r>
      <w:r w:rsidRPr="00B715D8">
        <w:rPr>
          <w:rFonts w:ascii="宋体" w:hAnsi="宋体" w:cs="宋体" w:hint="eastAsia"/>
          <w:color w:val="333333"/>
          <w:kern w:val="0"/>
          <w:sz w:val="24"/>
          <w:szCs w:val="24"/>
        </w:rPr>
        <w:t>未取得国家颁发的有关合格证书的，有下列行为之一，县级以上地方人民政府卫生行政部门应当予以制止，并可以根据情节给予警告或者处以罚款</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（一）从事婚前医学检查、遗传病诊断、产前诊断或者医学技术鉴定的；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（二）施行终止妊娠手术的；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（三）出具本法规定的有关医学证明的。</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上款第（三）项出具的有关医学证明无效。</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第三十六条　</w:t>
      </w:r>
      <w:r w:rsidRPr="00B715D8">
        <w:rPr>
          <w:rFonts w:ascii="宋体" w:hAnsi="宋体" w:cs="宋体" w:hint="eastAsia"/>
          <w:color w:val="333333"/>
          <w:kern w:val="0"/>
          <w:sz w:val="24"/>
          <w:szCs w:val="24"/>
        </w:rPr>
        <w:t>未取得国家颁发的有关合格证书，施行终止妊娠手术或者采取其他方法终止妊娠，致人死亡、残疾、丧失或者基本丧失劳动能力的，依照刑法有关规定追究刑事责任。</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第三十七条　</w:t>
      </w:r>
      <w:r w:rsidRPr="00B715D8">
        <w:rPr>
          <w:rFonts w:ascii="宋体" w:hAnsi="宋体" w:cs="宋体" w:hint="eastAsia"/>
          <w:color w:val="333333"/>
          <w:kern w:val="0"/>
          <w:sz w:val="24"/>
          <w:szCs w:val="24"/>
        </w:rPr>
        <w:t>从事母婴保健工作的人员违反本法规定，出具有关虚假医学证明或者进行胎儿性别鉴定的，由医疗保健机构或者卫生行政部门根据情节给予行政处分；情节严重的，依法取消执业资格。</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第七章　附　　则</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黑体" w:eastAsia="黑体" w:hAnsi="宋体" w:cs="宋体" w:hint="eastAsia"/>
          <w:color w:val="333333"/>
          <w:kern w:val="0"/>
          <w:sz w:val="24"/>
          <w:szCs w:val="24"/>
        </w:rPr>
        <w:t xml:space="preserve">第三十八条　</w:t>
      </w:r>
      <w:r w:rsidRPr="00B715D8">
        <w:rPr>
          <w:rFonts w:ascii="宋体" w:hAnsi="宋体" w:cs="宋体" w:hint="eastAsia"/>
          <w:color w:val="333333"/>
          <w:kern w:val="0"/>
          <w:sz w:val="24"/>
          <w:szCs w:val="24"/>
        </w:rPr>
        <w:t>本法下列用语的含义</w:t>
      </w:r>
      <w:r w:rsidRPr="00B715D8">
        <w:rPr>
          <w:rFonts w:ascii="宋体" w:hAnsi="宋体" w:cs="宋体"/>
          <w:color w:val="333333"/>
          <w:kern w:val="0"/>
          <w:sz w:val="24"/>
          <w:szCs w:val="24"/>
        </w:rPr>
        <w:t>:</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指定传染病，是指《中华人民共和国传染病防治法》中规定的艾滋病、淋病、梅毒、麻疯病以及医学上认为影响结婚和生育的其他传染病。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严重遗传性疾病，是指由于遗传因素先天形成，患者全部或者部分丧失自主生活能力，后代再现风险高，医学上认为不宜生育的遗传性疾病。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有关精神病，是指精神分裂症、躁狂抑郁型精神病以及其他重型精神病。</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hint="eastAsia"/>
          <w:color w:val="333333"/>
          <w:kern w:val="0"/>
          <w:sz w:val="24"/>
          <w:szCs w:val="24"/>
        </w:rPr>
        <w:t>产前诊断，是指对胎儿进行先天性缺陷和遗传性疾病的诊断。</w:t>
      </w:r>
    </w:p>
    <w:p w:rsidR="008A1AEA" w:rsidRPr="00B715D8" w:rsidRDefault="008A1AEA" w:rsidP="00B715D8">
      <w:pPr>
        <w:adjustRightInd/>
        <w:snapToGrid/>
        <w:spacing w:after="0"/>
        <w:jc w:val="center"/>
        <w:rPr>
          <w:rFonts w:ascii="宋体" w:cs="宋体"/>
          <w:color w:val="333333"/>
          <w:kern w:val="0"/>
          <w:sz w:val="24"/>
          <w:szCs w:val="24"/>
        </w:rPr>
      </w:pPr>
      <w:r w:rsidRPr="00B715D8">
        <w:rPr>
          <w:rFonts w:ascii="宋体" w:cs="宋体"/>
          <w:color w:val="333333"/>
          <w:kern w:val="0"/>
          <w:sz w:val="24"/>
          <w:szCs w:val="24"/>
        </w:rPr>
        <w:t> </w:t>
      </w:r>
    </w:p>
    <w:p w:rsidR="008A1AEA" w:rsidRPr="00B715D8" w:rsidRDefault="008A1AEA" w:rsidP="00B715D8">
      <w:pPr>
        <w:adjustRightInd/>
        <w:snapToGrid/>
        <w:spacing w:after="0"/>
        <w:rPr>
          <w:rFonts w:ascii="宋体" w:cs="宋体"/>
          <w:color w:val="333333"/>
          <w:kern w:val="0"/>
          <w:sz w:val="24"/>
          <w:szCs w:val="24"/>
        </w:rPr>
      </w:pPr>
      <w:r w:rsidRPr="00B715D8">
        <w:rPr>
          <w:rFonts w:ascii="宋体" w:cs="宋体"/>
          <w:color w:val="333333"/>
          <w:kern w:val="0"/>
          <w:sz w:val="24"/>
          <w:szCs w:val="24"/>
        </w:rPr>
        <w:t> </w:t>
      </w:r>
      <w:r w:rsidRPr="00B715D8">
        <w:rPr>
          <w:rFonts w:ascii="宋体" w:hAnsi="宋体" w:cs="宋体"/>
          <w:color w:val="333333"/>
          <w:kern w:val="0"/>
          <w:sz w:val="24"/>
          <w:szCs w:val="24"/>
        </w:rPr>
        <w:t xml:space="preserve">   </w:t>
      </w:r>
      <w:r w:rsidRPr="00B715D8">
        <w:rPr>
          <w:rFonts w:ascii="黑体" w:eastAsia="黑体" w:hAnsi="宋体" w:cs="宋体" w:hint="eastAsia"/>
          <w:color w:val="333333"/>
          <w:kern w:val="0"/>
          <w:sz w:val="24"/>
          <w:szCs w:val="24"/>
        </w:rPr>
        <w:t xml:space="preserve">第三十九条　</w:t>
      </w:r>
      <w:r w:rsidRPr="00B715D8">
        <w:rPr>
          <w:rFonts w:ascii="宋体" w:hAnsi="宋体" w:cs="宋体" w:hint="eastAsia"/>
          <w:color w:val="333333"/>
          <w:kern w:val="0"/>
          <w:sz w:val="24"/>
          <w:szCs w:val="24"/>
        </w:rPr>
        <w:t>本法自</w:t>
      </w:r>
      <w:smartTag w:uri="urn:schemas-microsoft-com:office:smarttags" w:element="chsdate">
        <w:smartTagPr>
          <w:attr w:name="IsROCDate" w:val="False"/>
          <w:attr w:name="IsLunarDate" w:val="False"/>
          <w:attr w:name="Day" w:val="1"/>
          <w:attr w:name="Month" w:val="6"/>
          <w:attr w:name="Year" w:val="1995"/>
        </w:smartTagPr>
        <w:r w:rsidRPr="00B715D8">
          <w:rPr>
            <w:rFonts w:ascii="宋体" w:hAnsi="宋体" w:cs="宋体"/>
            <w:color w:val="333333"/>
            <w:kern w:val="0"/>
            <w:sz w:val="24"/>
            <w:szCs w:val="24"/>
          </w:rPr>
          <w:t>1995</w:t>
        </w:r>
        <w:r w:rsidRPr="00B715D8">
          <w:rPr>
            <w:rFonts w:ascii="宋体" w:hAnsi="宋体" w:cs="宋体" w:hint="eastAsia"/>
            <w:color w:val="333333"/>
            <w:kern w:val="0"/>
            <w:sz w:val="24"/>
            <w:szCs w:val="24"/>
          </w:rPr>
          <w:t>年</w:t>
        </w:r>
        <w:r w:rsidRPr="00B715D8">
          <w:rPr>
            <w:rFonts w:ascii="宋体" w:hAnsi="宋体" w:cs="宋体"/>
            <w:color w:val="333333"/>
            <w:kern w:val="0"/>
            <w:sz w:val="24"/>
            <w:szCs w:val="24"/>
          </w:rPr>
          <w:t>6</w:t>
        </w:r>
        <w:r w:rsidRPr="00B715D8">
          <w:rPr>
            <w:rFonts w:ascii="宋体" w:hAnsi="宋体" w:cs="宋体" w:hint="eastAsia"/>
            <w:color w:val="333333"/>
            <w:kern w:val="0"/>
            <w:sz w:val="24"/>
            <w:szCs w:val="24"/>
          </w:rPr>
          <w:t>月</w:t>
        </w:r>
        <w:r w:rsidRPr="00B715D8">
          <w:rPr>
            <w:rFonts w:ascii="宋体" w:hAnsi="宋体" w:cs="宋体"/>
            <w:color w:val="333333"/>
            <w:kern w:val="0"/>
            <w:sz w:val="24"/>
            <w:szCs w:val="24"/>
          </w:rPr>
          <w:t>1</w:t>
        </w:r>
        <w:r w:rsidRPr="00B715D8">
          <w:rPr>
            <w:rFonts w:ascii="宋体" w:hAnsi="宋体" w:cs="宋体" w:hint="eastAsia"/>
            <w:color w:val="333333"/>
            <w:kern w:val="0"/>
            <w:sz w:val="24"/>
            <w:szCs w:val="24"/>
          </w:rPr>
          <w:t>日</w:t>
        </w:r>
      </w:smartTag>
      <w:r w:rsidRPr="00B715D8">
        <w:rPr>
          <w:rFonts w:ascii="宋体" w:hAnsi="宋体" w:cs="宋体" w:hint="eastAsia"/>
          <w:color w:val="333333"/>
          <w:kern w:val="0"/>
          <w:sz w:val="24"/>
          <w:szCs w:val="24"/>
        </w:rPr>
        <w:t>起施行。</w:t>
      </w:r>
    </w:p>
    <w:p w:rsidR="008A1AEA" w:rsidRPr="00B715D8" w:rsidRDefault="008A1AEA" w:rsidP="00323B43"/>
    <w:sectPr w:rsidR="008A1AEA" w:rsidRPr="00B715D8" w:rsidSect="004358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AEA" w:rsidRDefault="008A1AEA" w:rsidP="00B715D8">
      <w:pPr>
        <w:spacing w:after="0"/>
      </w:pPr>
      <w:r>
        <w:separator/>
      </w:r>
    </w:p>
  </w:endnote>
  <w:endnote w:type="continuationSeparator" w:id="0">
    <w:p w:rsidR="008A1AEA" w:rsidRDefault="008A1AEA" w:rsidP="00B715D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AEA" w:rsidRDefault="008A1AEA" w:rsidP="00B715D8">
      <w:pPr>
        <w:spacing w:after="0"/>
      </w:pPr>
      <w:r>
        <w:separator/>
      </w:r>
    </w:p>
  </w:footnote>
  <w:footnote w:type="continuationSeparator" w:id="0">
    <w:p w:rsidR="008A1AEA" w:rsidRDefault="008A1AEA" w:rsidP="00B715D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rsidP="00AD1B2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EA" w:rsidRDefault="008A1AE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5D8"/>
    <w:rsid w:val="0011169A"/>
    <w:rsid w:val="00177A64"/>
    <w:rsid w:val="00323B43"/>
    <w:rsid w:val="003D37D8"/>
    <w:rsid w:val="004358AB"/>
    <w:rsid w:val="00497981"/>
    <w:rsid w:val="006D53AB"/>
    <w:rsid w:val="0078428E"/>
    <w:rsid w:val="008A1AEA"/>
    <w:rsid w:val="008B7726"/>
    <w:rsid w:val="009253B5"/>
    <w:rsid w:val="009B2206"/>
    <w:rsid w:val="00A27AD8"/>
    <w:rsid w:val="00AD1B26"/>
    <w:rsid w:val="00B715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olor w:val="000000"/>
      <w:sz w:val="44"/>
      <w:szCs w:val="44"/>
    </w:rPr>
  </w:style>
  <w:style w:type="paragraph" w:styleId="Heading1">
    <w:name w:val="heading 1"/>
    <w:basedOn w:val="Normal"/>
    <w:link w:val="Heading1Char"/>
    <w:uiPriority w:val="99"/>
    <w:qFormat/>
    <w:rsid w:val="00B715D8"/>
    <w:pPr>
      <w:adjustRightInd/>
      <w:snapToGrid/>
      <w:spacing w:before="100" w:beforeAutospacing="1" w:after="100" w:afterAutospacing="1"/>
      <w:outlineLvl w:val="0"/>
    </w:pPr>
    <w:rPr>
      <w:rFonts w:ascii="宋体" w:hAnsi="宋体" w:cs="宋体"/>
      <w:b/>
      <w:bCs/>
      <w:color w:val="auto"/>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715D8"/>
    <w:rPr>
      <w:rFonts w:ascii="宋体" w:eastAsia="宋体" w:cs="宋体"/>
      <w:b/>
      <w:bCs/>
      <w:color w:val="auto"/>
      <w:kern w:val="36"/>
      <w:sz w:val="48"/>
      <w:szCs w:val="48"/>
    </w:rPr>
  </w:style>
  <w:style w:type="paragraph" w:customStyle="1" w:styleId="1">
    <w:name w:val="样式1"/>
    <w:basedOn w:val="Normal"/>
    <w:link w:val="1Char"/>
    <w:uiPriority w:val="99"/>
    <w:rsid w:val="00497981"/>
    <w:pPr>
      <w:widowControl w:val="0"/>
      <w:adjustRightInd/>
      <w:snapToGrid/>
      <w:spacing w:after="0"/>
      <w:jc w:val="center"/>
    </w:pPr>
    <w:rPr>
      <w:rFonts w:ascii="Times New Roman" w:hAnsi="Times New Roman"/>
      <w:shd w:val="clear" w:color="auto" w:fill="F5FAFE"/>
    </w:rPr>
  </w:style>
  <w:style w:type="character" w:customStyle="1" w:styleId="1Char">
    <w:name w:val="样式1 Char"/>
    <w:basedOn w:val="DefaultParagraphFont"/>
    <w:link w:val="1"/>
    <w:uiPriority w:val="99"/>
    <w:locked/>
    <w:rsid w:val="00497981"/>
    <w:rPr>
      <w:rFonts w:cs="Times New Roman"/>
    </w:rPr>
  </w:style>
  <w:style w:type="paragraph" w:styleId="Header">
    <w:name w:val="header"/>
    <w:basedOn w:val="Normal"/>
    <w:link w:val="HeaderChar"/>
    <w:uiPriority w:val="99"/>
    <w:semiHidden/>
    <w:rsid w:val="00B715D8"/>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715D8"/>
    <w:rPr>
      <w:rFonts w:ascii="Tahoma" w:hAnsi="Tahoma" w:cs="Times New Roman"/>
      <w:sz w:val="18"/>
      <w:szCs w:val="18"/>
    </w:rPr>
  </w:style>
  <w:style w:type="paragraph" w:styleId="Footer">
    <w:name w:val="footer"/>
    <w:basedOn w:val="Normal"/>
    <w:link w:val="FooterChar"/>
    <w:uiPriority w:val="99"/>
    <w:semiHidden/>
    <w:rsid w:val="00B715D8"/>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715D8"/>
    <w:rPr>
      <w:rFonts w:ascii="Tahoma" w:hAnsi="Tahoma" w:cs="Times New Roman"/>
      <w:sz w:val="18"/>
      <w:szCs w:val="18"/>
    </w:rPr>
  </w:style>
  <w:style w:type="paragraph" w:styleId="NormalWeb">
    <w:name w:val="Normal (Web)"/>
    <w:basedOn w:val="Normal"/>
    <w:uiPriority w:val="99"/>
    <w:semiHidden/>
    <w:rsid w:val="00B715D8"/>
    <w:pPr>
      <w:adjustRightInd/>
      <w:snapToGrid/>
      <w:spacing w:before="100" w:beforeAutospacing="1" w:after="100" w:afterAutospacing="1"/>
    </w:pPr>
    <w:rPr>
      <w:rFonts w:ascii="宋体" w:hAnsi="宋体" w:cs="宋体"/>
      <w:color w:val="auto"/>
      <w:kern w:val="0"/>
      <w:sz w:val="24"/>
      <w:szCs w:val="24"/>
    </w:rPr>
  </w:style>
  <w:style w:type="character" w:styleId="Strong">
    <w:name w:val="Strong"/>
    <w:basedOn w:val="DefaultParagraphFont"/>
    <w:uiPriority w:val="99"/>
    <w:qFormat/>
    <w:rsid w:val="00B715D8"/>
    <w:rPr>
      <w:rFonts w:cs="Times New Roman"/>
      <w:b/>
      <w:bCs/>
    </w:rPr>
  </w:style>
</w:styles>
</file>

<file path=word/webSettings.xml><?xml version="1.0" encoding="utf-8"?>
<w:webSettings xmlns:r="http://schemas.openxmlformats.org/officeDocument/2006/relationships" xmlns:w="http://schemas.openxmlformats.org/wordprocessingml/2006/main">
  <w:divs>
    <w:div w:id="2137990865">
      <w:marLeft w:val="0"/>
      <w:marRight w:val="0"/>
      <w:marTop w:val="0"/>
      <w:marBottom w:val="0"/>
      <w:divBdr>
        <w:top w:val="none" w:sz="0" w:space="0" w:color="auto"/>
        <w:left w:val="none" w:sz="0" w:space="0" w:color="auto"/>
        <w:bottom w:val="none" w:sz="0" w:space="0" w:color="auto"/>
        <w:right w:val="none" w:sz="0" w:space="0" w:color="auto"/>
      </w:divBdr>
    </w:div>
    <w:div w:id="2137990866">
      <w:marLeft w:val="0"/>
      <w:marRight w:val="0"/>
      <w:marTop w:val="0"/>
      <w:marBottom w:val="0"/>
      <w:divBdr>
        <w:top w:val="none" w:sz="0" w:space="0" w:color="auto"/>
        <w:left w:val="none" w:sz="0" w:space="0" w:color="auto"/>
        <w:bottom w:val="none" w:sz="0" w:space="0" w:color="auto"/>
        <w:right w:val="none" w:sz="0" w:space="0" w:color="auto"/>
      </w:divBdr>
      <w:divsChild>
        <w:div w:id="2137990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1029</Words>
  <Characters>5866</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2018-12-13T02:03:00Z</dcterms:created>
  <dcterms:modified xsi:type="dcterms:W3CDTF">2018-12-13T02:11:00Z</dcterms:modified>
</cp:coreProperties>
</file>